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B91B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927EDC">
        <w:rPr>
          <w:b/>
          <w:i/>
          <w:noProof/>
          <w:sz w:val="28"/>
        </w:rPr>
        <w:t>13757</w:t>
      </w:r>
      <w:r w:rsidR="001D18B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CA19B2" w:rsidR="001E41F3" w:rsidRPr="00410371" w:rsidRDefault="001D18B4" w:rsidP="004965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</w:t>
            </w:r>
            <w:r w:rsidR="004965D5">
              <w:rPr>
                <w:b/>
                <w:noProof/>
                <w:sz w:val="28"/>
              </w:rPr>
              <w:t>41</w:t>
            </w:r>
            <w:r w:rsidR="004965D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4965D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91780" w:rsidR="001E41F3" w:rsidRPr="00410371" w:rsidRDefault="001D18B4" w:rsidP="004965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5D5">
              <w:rPr>
                <w:b/>
                <w:noProof/>
                <w:sz w:val="28"/>
              </w:rPr>
              <w:t>15.9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3B0E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7BD04" w:rsidR="00F25D98" w:rsidRDefault="005D5F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DE79D" w:rsidR="001E41F3" w:rsidRDefault="00E71249" w:rsidP="00701F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1B24">
              <w:t xml:space="preserve">draftCR: </w:t>
            </w:r>
            <w:r>
              <w:fldChar w:fldCharType="end"/>
            </w:r>
            <w:r w:rsidR="001571B8" w:rsidRPr="001571B8">
              <w:t>UCI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96E0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6419A">
              <w:rPr>
                <w:noProof/>
              </w:rPr>
              <w:t>, Nokia</w:t>
            </w:r>
            <w:r w:rsidR="001A4988">
              <w:rPr>
                <w:noProof/>
              </w:rPr>
              <w:t xml:space="preserve">, </w:t>
            </w:r>
            <w:r w:rsidR="00174218" w:rsidRPr="00CC02DE">
              <w:rPr>
                <w:noProof/>
                <w:lang w:eastAsia="zh-CN"/>
              </w:rPr>
              <w:t>Nokia Shanghai Bell</w:t>
            </w:r>
            <w:r w:rsidR="00174218">
              <w:rPr>
                <w:noProof/>
                <w:lang w:eastAsia="zh-CN"/>
              </w:rPr>
              <w:t xml:space="preserve">, </w:t>
            </w:r>
            <w:r w:rsidR="001A498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909ED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63ED5" w:rsidR="001E41F3" w:rsidRDefault="001D18B4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71B2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DCBB6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6A419" w:rsidR="0015398D" w:rsidRDefault="00AE1E61" w:rsidP="00EB4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 w:rsidR="00EB44D1">
              <w:rPr>
                <w:noProof/>
                <w:lang w:eastAsia="zh-CN"/>
              </w:rPr>
              <w:t xml:space="preserve"> for UCI multiplexed on PUSCH requirements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B285E" w:rsidR="0015398D" w:rsidRDefault="00AE1E61" w:rsidP="00EB4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</w:t>
            </w:r>
            <w:r w:rsidR="00EB44D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on PUSCH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350E1" w:rsidR="001E41F3" w:rsidRDefault="004219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C2930A" w:rsidR="001E41F3" w:rsidRDefault="00145D43" w:rsidP="00484F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</w:t>
            </w:r>
            <w:r w:rsidR="00AE1E61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01D75949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8:02:00Z">
              <w:r w:rsidR="00351408">
                <w:t>The calculation of the “Total number of bits per slot” and “Total symbols per slot” fields include the REs taken up by CSI part 1 and CSI part 2, if present</w:t>
              </w:r>
              <w:r w:rsidR="00351408"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1683AB70" w14:textId="77777777" w:rsidR="00B22AFC" w:rsidRDefault="00B22AFC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F35D9" w14:textId="77777777" w:rsidR="00E71249" w:rsidRDefault="00E71249">
      <w:r>
        <w:separator/>
      </w:r>
    </w:p>
  </w:endnote>
  <w:endnote w:type="continuationSeparator" w:id="0">
    <w:p w14:paraId="4A7CB97A" w14:textId="77777777" w:rsidR="00E71249" w:rsidRDefault="00E71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F8CAC" w14:textId="77777777" w:rsidR="00E71249" w:rsidRDefault="00E71249">
      <w:r>
        <w:separator/>
      </w:r>
    </w:p>
  </w:footnote>
  <w:footnote w:type="continuationSeparator" w:id="0">
    <w:p w14:paraId="36CE3F49" w14:textId="77777777" w:rsidR="00E71249" w:rsidRDefault="00E71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398D"/>
    <w:rsid w:val="001571B8"/>
    <w:rsid w:val="00174218"/>
    <w:rsid w:val="00192C46"/>
    <w:rsid w:val="001A08B3"/>
    <w:rsid w:val="001A4988"/>
    <w:rsid w:val="001A7B60"/>
    <w:rsid w:val="001B52F0"/>
    <w:rsid w:val="001B7A65"/>
    <w:rsid w:val="001D18B4"/>
    <w:rsid w:val="001E41F3"/>
    <w:rsid w:val="0021288E"/>
    <w:rsid w:val="002275C2"/>
    <w:rsid w:val="0026004D"/>
    <w:rsid w:val="002640DD"/>
    <w:rsid w:val="00275D12"/>
    <w:rsid w:val="00284FEB"/>
    <w:rsid w:val="002860C4"/>
    <w:rsid w:val="002B5741"/>
    <w:rsid w:val="002E472E"/>
    <w:rsid w:val="00305409"/>
    <w:rsid w:val="003470C7"/>
    <w:rsid w:val="00351408"/>
    <w:rsid w:val="003609EF"/>
    <w:rsid w:val="0036231A"/>
    <w:rsid w:val="00374DD4"/>
    <w:rsid w:val="00386C1D"/>
    <w:rsid w:val="003C0784"/>
    <w:rsid w:val="003C0F48"/>
    <w:rsid w:val="003C62D0"/>
    <w:rsid w:val="003E1A36"/>
    <w:rsid w:val="00401564"/>
    <w:rsid w:val="00410371"/>
    <w:rsid w:val="004219B5"/>
    <w:rsid w:val="004242F1"/>
    <w:rsid w:val="00484F4C"/>
    <w:rsid w:val="004965D5"/>
    <w:rsid w:val="004B75B7"/>
    <w:rsid w:val="004C5B70"/>
    <w:rsid w:val="0051580D"/>
    <w:rsid w:val="0051742B"/>
    <w:rsid w:val="00543450"/>
    <w:rsid w:val="00547111"/>
    <w:rsid w:val="00565FB8"/>
    <w:rsid w:val="00592D74"/>
    <w:rsid w:val="005B4EBC"/>
    <w:rsid w:val="005D5FFA"/>
    <w:rsid w:val="005E2C44"/>
    <w:rsid w:val="00621188"/>
    <w:rsid w:val="006257ED"/>
    <w:rsid w:val="00665C47"/>
    <w:rsid w:val="00683909"/>
    <w:rsid w:val="00695808"/>
    <w:rsid w:val="006A1DCE"/>
    <w:rsid w:val="006B46FB"/>
    <w:rsid w:val="006E21FB"/>
    <w:rsid w:val="00701F5B"/>
    <w:rsid w:val="00791F01"/>
    <w:rsid w:val="00792342"/>
    <w:rsid w:val="007977A8"/>
    <w:rsid w:val="007B512A"/>
    <w:rsid w:val="007C2097"/>
    <w:rsid w:val="007D6A07"/>
    <w:rsid w:val="007E5DBD"/>
    <w:rsid w:val="007F7259"/>
    <w:rsid w:val="007F76A2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EDC"/>
    <w:rsid w:val="00941E30"/>
    <w:rsid w:val="009777D9"/>
    <w:rsid w:val="00991B88"/>
    <w:rsid w:val="009A5753"/>
    <w:rsid w:val="009A579D"/>
    <w:rsid w:val="009B275B"/>
    <w:rsid w:val="009C12D6"/>
    <w:rsid w:val="009C725C"/>
    <w:rsid w:val="009E3297"/>
    <w:rsid w:val="009F734F"/>
    <w:rsid w:val="00A246B6"/>
    <w:rsid w:val="00A3438E"/>
    <w:rsid w:val="00A47E70"/>
    <w:rsid w:val="00A50CF0"/>
    <w:rsid w:val="00A65ED6"/>
    <w:rsid w:val="00A66BE6"/>
    <w:rsid w:val="00A70F37"/>
    <w:rsid w:val="00A7671C"/>
    <w:rsid w:val="00AA2CBC"/>
    <w:rsid w:val="00AC5820"/>
    <w:rsid w:val="00AC5C45"/>
    <w:rsid w:val="00AD1CD8"/>
    <w:rsid w:val="00AE1E61"/>
    <w:rsid w:val="00AE7146"/>
    <w:rsid w:val="00B22AFC"/>
    <w:rsid w:val="00B258BB"/>
    <w:rsid w:val="00B67B97"/>
    <w:rsid w:val="00B968C8"/>
    <w:rsid w:val="00BA3EC5"/>
    <w:rsid w:val="00BA51D9"/>
    <w:rsid w:val="00BB5DFC"/>
    <w:rsid w:val="00BC4096"/>
    <w:rsid w:val="00BD279D"/>
    <w:rsid w:val="00BD6BB8"/>
    <w:rsid w:val="00C0227F"/>
    <w:rsid w:val="00C6419A"/>
    <w:rsid w:val="00C66BA2"/>
    <w:rsid w:val="00C80E3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1249"/>
    <w:rsid w:val="00EA1201"/>
    <w:rsid w:val="00EB09B7"/>
    <w:rsid w:val="00EB44D1"/>
    <w:rsid w:val="00EE7D7C"/>
    <w:rsid w:val="00F25D98"/>
    <w:rsid w:val="00F300FB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CEB57-0FE2-46CC-98B7-EBDD724C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2021-07-28T10:02:00Z</dcterms:created>
  <dcterms:modified xsi:type="dcterms:W3CDTF">2021-08-06T14:02:00Z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(3)1sL5LpYmrqu7DRc6gnL6OxuygZySFxyFas1Z9cqs9mriMJ8xLWv2WOBG9e0aqRGxnvbPPImC
AVAlRgiXU7Q0ARG6t+600TvlyXbH9Ziujg9cBwz8bzDuu5yeEKtE3g4h2JwZdMc+CffnnhL/
1c9m9R7YPD7/Drjz59oW7B0tiaa8XiFLDhlVaoXpZ+kcqteOLvFlrHUnr012CS6jo8+3DsQJ
Gks/69409Bz90rVPpt</vt:lpwstr>
  </property>
  <property fmtid="{D5CDD505-2E9C-101B-9397-08002B2CF9AE}" pid="22" name="_2015_ms_pID_7253431">
    <vt:lpwstr>YviFXjornUdMzbVySeoXnKbJl4LTH36bJ26sBdWjQiCYxmAymA1fKq
iOYiCRPJuH4G+iwbSXuRQahmVi9Ha6jLLaY/bwdReL2UvCnHVShAaomoFPTlyXf8Yg/xTakC
rgtLvu631p8VTY2AdN2ISETcPVwbQ6gIPoot/vLydcVKko85e4vs5zYeuK+tCOfv0lSN7LpF
fxtn6VrAXd/o5OTxXhBQrkaxansUPCNHOK+n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1628251938</vt:lpwstr>
  </property>
</Properties>
</file>